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C57F1" w14:textId="77777777" w:rsidR="005F6EE2" w:rsidRDefault="005F6EE2" w:rsidP="005F6EE2">
      <w:pPr>
        <w:pStyle w:val="NoSpacing"/>
      </w:pPr>
      <w:r>
        <w:rPr>
          <w:u w:val="single"/>
        </w:rPr>
        <w:t>John WARSOP</w:t>
      </w:r>
      <w:r>
        <w:t xml:space="preserve">      </w:t>
      </w:r>
      <w:proofErr w:type="gramStart"/>
      <w:r>
        <w:t xml:space="preserve">   (</w:t>
      </w:r>
      <w:proofErr w:type="gramEnd"/>
      <w:r>
        <w:t>fl.1481)</w:t>
      </w:r>
    </w:p>
    <w:p w14:paraId="30F670F9" w14:textId="77777777" w:rsidR="005F6EE2" w:rsidRDefault="005F6EE2" w:rsidP="005F6EE2">
      <w:pPr>
        <w:pStyle w:val="NoSpacing"/>
      </w:pPr>
      <w:r>
        <w:t>of London. Draper.</w:t>
      </w:r>
    </w:p>
    <w:p w14:paraId="7958D1AD" w14:textId="77777777" w:rsidR="005F6EE2" w:rsidRDefault="005F6EE2" w:rsidP="005F6EE2">
      <w:pPr>
        <w:pStyle w:val="NoSpacing"/>
      </w:pPr>
    </w:p>
    <w:p w14:paraId="5F70D627" w14:textId="77777777" w:rsidR="005F6EE2" w:rsidRDefault="005F6EE2" w:rsidP="005F6EE2">
      <w:pPr>
        <w:pStyle w:val="NoSpacing"/>
      </w:pPr>
    </w:p>
    <w:p w14:paraId="06D47D33" w14:textId="77777777" w:rsidR="005F6EE2" w:rsidRDefault="005F6EE2" w:rsidP="005F6EE2">
      <w:pPr>
        <w:pStyle w:val="NoSpacing"/>
      </w:pPr>
      <w:r>
        <w:tab/>
        <w:t>1481</w:t>
      </w:r>
      <w:r>
        <w:tab/>
        <w:t>His former apprentice, John Martyn(q.v.), became a Freeman.</w:t>
      </w:r>
    </w:p>
    <w:p w14:paraId="20D3B7A4" w14:textId="77777777" w:rsidR="005F6EE2" w:rsidRDefault="005F6EE2" w:rsidP="005F6EE2">
      <w:pPr>
        <w:pStyle w:val="NoSpacing"/>
        <w:ind w:left="720" w:firstLine="720"/>
      </w:pPr>
      <w:r>
        <w:t>(</w:t>
      </w:r>
      <w:hyperlink r:id="rId6" w:history="1">
        <w:r w:rsidRPr="00B01100">
          <w:rPr>
            <w:rStyle w:val="Hyperlink"/>
          </w:rPr>
          <w:t>www.londonroll.org</w:t>
        </w:r>
      </w:hyperlink>
      <w:r>
        <w:t xml:space="preserve"> )</w:t>
      </w:r>
    </w:p>
    <w:p w14:paraId="7538C533" w14:textId="77777777" w:rsidR="005F6EE2" w:rsidRDefault="005F6EE2" w:rsidP="005F6EE2">
      <w:pPr>
        <w:pStyle w:val="NoSpacing"/>
      </w:pPr>
    </w:p>
    <w:p w14:paraId="1DF21F54" w14:textId="77777777" w:rsidR="005F6EE2" w:rsidRDefault="005F6EE2" w:rsidP="005F6EE2">
      <w:pPr>
        <w:pStyle w:val="NoSpacing"/>
      </w:pPr>
    </w:p>
    <w:p w14:paraId="6CA89F45" w14:textId="77777777" w:rsidR="005F6EE2" w:rsidRDefault="005F6EE2" w:rsidP="005F6EE2">
      <w:pPr>
        <w:pStyle w:val="NoSpacing"/>
      </w:pPr>
      <w:r>
        <w:t>16 July 2024</w:t>
      </w:r>
    </w:p>
    <w:p w14:paraId="56222D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DFB24" w14:textId="77777777" w:rsidR="005F6EE2" w:rsidRDefault="005F6EE2" w:rsidP="009139A6">
      <w:r>
        <w:separator/>
      </w:r>
    </w:p>
  </w:endnote>
  <w:endnote w:type="continuationSeparator" w:id="0">
    <w:p w14:paraId="265AD2BA" w14:textId="77777777" w:rsidR="005F6EE2" w:rsidRDefault="005F6E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693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8F7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EB0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2ECCE" w14:textId="77777777" w:rsidR="005F6EE2" w:rsidRDefault="005F6EE2" w:rsidP="009139A6">
      <w:r>
        <w:separator/>
      </w:r>
    </w:p>
  </w:footnote>
  <w:footnote w:type="continuationSeparator" w:id="0">
    <w:p w14:paraId="70FC4A47" w14:textId="77777777" w:rsidR="005F6EE2" w:rsidRDefault="005F6E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38F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494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06B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EE2"/>
    <w:rsid w:val="000666E0"/>
    <w:rsid w:val="002510B7"/>
    <w:rsid w:val="00270799"/>
    <w:rsid w:val="005C130B"/>
    <w:rsid w:val="005F6EE2"/>
    <w:rsid w:val="00633AE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C31FA"/>
  <w15:chartTrackingRefBased/>
  <w15:docId w15:val="{DD9670DC-0E18-4D3D-BD17-0AA06E6DD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6E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2024-07-18T09:32:00Z</dcterms:created>
  <dcterms:modified xsi:type="dcterms:W3CDTF">2024-07-18T09:33:00Z</dcterms:modified>
</cp:coreProperties>
</file>